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5F5B0" w14:textId="1786E55C" w:rsidR="006B2F86" w:rsidRDefault="00154C99" w:rsidP="00E71FC3">
      <w:pPr>
        <w:pStyle w:val="NoSpacing"/>
      </w:pPr>
      <w:r>
        <w:rPr>
          <w:u w:val="single"/>
        </w:rPr>
        <w:t>Robert GODARDE</w:t>
      </w:r>
      <w:r>
        <w:t xml:space="preserve">  </w:t>
      </w:r>
      <w:proofErr w:type="gramStart"/>
      <w:r>
        <w:t xml:space="preserve">   (</w:t>
      </w:r>
      <w:proofErr w:type="gramEnd"/>
      <w:r>
        <w:t>d.1448)</w:t>
      </w:r>
    </w:p>
    <w:p w14:paraId="2D19C37A" w14:textId="008E43F9" w:rsidR="00154C99" w:rsidRDefault="00154C99" w:rsidP="00E71FC3">
      <w:pPr>
        <w:pStyle w:val="NoSpacing"/>
      </w:pPr>
      <w:r>
        <w:t>Lord of the manor of Denver, Norfolk.</w:t>
      </w:r>
    </w:p>
    <w:p w14:paraId="6CD251CA" w14:textId="5B98A446" w:rsidR="00154C99" w:rsidRDefault="00154C99" w:rsidP="00E71FC3">
      <w:pPr>
        <w:pStyle w:val="NoSpacing"/>
      </w:pPr>
    </w:p>
    <w:p w14:paraId="09E2FA68" w14:textId="63AD2D9D" w:rsidR="00154C99" w:rsidRDefault="00154C99" w:rsidP="00E71FC3">
      <w:pPr>
        <w:pStyle w:val="NoSpacing"/>
      </w:pPr>
    </w:p>
    <w:p w14:paraId="05BBC4F8" w14:textId="6C85EEC0" w:rsidR="00154C99" w:rsidRDefault="00154C99" w:rsidP="00E71FC3">
      <w:pPr>
        <w:pStyle w:val="NoSpacing"/>
      </w:pPr>
      <w:r>
        <w:t>Daughter:   Elizabeth(q.v.) = Robert Sutton.</w:t>
      </w:r>
    </w:p>
    <w:p w14:paraId="53601E0F" w14:textId="77777777" w:rsidR="00154C99" w:rsidRDefault="00154C99" w:rsidP="00154C99">
      <w:pPr>
        <w:pStyle w:val="NoSpacing"/>
        <w:rPr>
          <w:shd w:val="clear" w:color="auto" w:fill="FFFFFF"/>
        </w:rPr>
      </w:pPr>
      <w:r>
        <w:rPr>
          <w:rFonts w:ascii="Helvetica" w:hAnsi="Helvetica" w:cs="Helvetica"/>
          <w:sz w:val="16"/>
          <w:szCs w:val="16"/>
          <w:shd w:val="clear" w:color="auto" w:fill="FFFFFF"/>
        </w:rPr>
        <w:t>(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 xml:space="preserve">Francis </w:t>
      </w:r>
      <w:proofErr w:type="spell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Blomefield</w:t>
      </w:r>
      <w:proofErr w:type="spellEnd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, '</w:t>
      </w:r>
      <w:proofErr w:type="spell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Freebridge</w:t>
      </w:r>
      <w:proofErr w:type="spellEnd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 xml:space="preserve"> Hundred: Walpole', in </w:t>
      </w:r>
      <w:r w:rsidRPr="00D17666"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 (London, 1808), pp. 99-121. </w:t>
      </w:r>
      <w:r w:rsidRPr="00D17666"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 http://www.british-history.ac.uk/topographical-hist-norfolk/vol9/pp99-121 [accessed 11 May 2019</w:t>
      </w:r>
      <w:proofErr w:type="gramStart"/>
      <w:r w:rsidRPr="00D17666">
        <w:rPr>
          <w:rFonts w:ascii="Helvetica" w:hAnsi="Helvetica" w:cs="Helvetica"/>
          <w:sz w:val="16"/>
          <w:szCs w:val="16"/>
          <w:shd w:val="clear" w:color="auto" w:fill="FFFFFF"/>
        </w:rPr>
        <w:t>].</w:t>
      </w:r>
      <w:r>
        <w:rPr>
          <w:shd w:val="clear" w:color="auto" w:fill="FFFFFF"/>
        </w:rPr>
        <w:t xml:space="preserve">  )</w:t>
      </w:r>
      <w:proofErr w:type="gramEnd"/>
    </w:p>
    <w:p w14:paraId="6925349B" w14:textId="296E1A0A" w:rsidR="00154C99" w:rsidRDefault="00154C99" w:rsidP="00E71FC3">
      <w:pPr>
        <w:pStyle w:val="NoSpacing"/>
      </w:pPr>
    </w:p>
    <w:p w14:paraId="7FE9BD62" w14:textId="45134AF1" w:rsidR="00154C99" w:rsidRDefault="00154C99" w:rsidP="00E71FC3">
      <w:pPr>
        <w:pStyle w:val="NoSpacing"/>
      </w:pPr>
    </w:p>
    <w:p w14:paraId="102EE096" w14:textId="5427209C" w:rsidR="00154C99" w:rsidRPr="00154C99" w:rsidRDefault="00154C99" w:rsidP="00E71FC3">
      <w:pPr>
        <w:pStyle w:val="NoSpacing"/>
      </w:pPr>
      <w:r>
        <w:t>11 May 2019</w:t>
      </w:r>
      <w:bookmarkStart w:id="0" w:name="_GoBack"/>
      <w:bookmarkEnd w:id="0"/>
    </w:p>
    <w:sectPr w:rsidR="00154C99" w:rsidRPr="00154C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771A6" w14:textId="77777777" w:rsidR="00154C99" w:rsidRDefault="00154C99" w:rsidP="00E71FC3">
      <w:pPr>
        <w:spacing w:after="0" w:line="240" w:lineRule="auto"/>
      </w:pPr>
      <w:r>
        <w:separator/>
      </w:r>
    </w:p>
  </w:endnote>
  <w:endnote w:type="continuationSeparator" w:id="0">
    <w:p w14:paraId="228FE64E" w14:textId="77777777" w:rsidR="00154C99" w:rsidRDefault="00154C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C6A2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F42A4" w14:textId="77777777" w:rsidR="00154C99" w:rsidRDefault="00154C99" w:rsidP="00E71FC3">
      <w:pPr>
        <w:spacing w:after="0" w:line="240" w:lineRule="auto"/>
      </w:pPr>
      <w:r>
        <w:separator/>
      </w:r>
    </w:p>
  </w:footnote>
  <w:footnote w:type="continuationSeparator" w:id="0">
    <w:p w14:paraId="2E890CA4" w14:textId="77777777" w:rsidR="00154C99" w:rsidRDefault="00154C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C99"/>
    <w:rsid w:val="00154C9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B6370"/>
  <w15:chartTrackingRefBased/>
  <w15:docId w15:val="{074B6E9E-38BF-45B2-9F16-56D0B534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154C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2019-05-11T16:54:00Z</dcterms:created>
  <dcterms:modified xsi:type="dcterms:W3CDTF">2019-05-11T16:56:00Z</dcterms:modified>
</cp:coreProperties>
</file>